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</w:t>
            </w:r>
            <w:bookmarkStart w:id="40" w:name="_GoBack"/>
            <w:bookmarkEnd w:id="40"/>
            <w:r w:rsidRPr="00261950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BB7482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</w:t>
            </w:r>
            <w:r w:rsidR="00BB7482">
              <w:rPr>
                <w:rFonts w:ascii="Arial" w:hAnsi="Arial"/>
                <w:sz w:val="24"/>
                <w:szCs w:val="24"/>
              </w:rPr>
              <w:t>S</w:t>
            </w:r>
            <w:r w:rsidRPr="00261950">
              <w:rPr>
                <w:rFonts w:ascii="Arial" w:hAnsi="Arial"/>
                <w:sz w:val="24"/>
                <w:szCs w:val="24"/>
              </w:rPr>
              <w:t>chedule</w:t>
            </w:r>
            <w:r w:rsidR="00BB7482">
              <w:rPr>
                <w:rFonts w:ascii="Arial" w:hAnsi="Arial"/>
                <w:sz w:val="24"/>
                <w:szCs w:val="24"/>
              </w:rPr>
              <w:t>,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</w:t>
            </w:r>
            <w:r w:rsidR="00BB7482">
              <w:rPr>
                <w:rFonts w:ascii="Arial" w:hAnsi="Arial"/>
                <w:sz w:val="24"/>
                <w:szCs w:val="24"/>
              </w:rPr>
              <w:t>C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lause </w:t>
            </w:r>
            <w:r w:rsidR="00BB7482">
              <w:rPr>
                <w:rFonts w:ascii="Arial" w:hAnsi="Arial"/>
                <w:sz w:val="24"/>
                <w:szCs w:val="24"/>
              </w:rPr>
              <w:t xml:space="preserve">and Paragraph </w:t>
            </w:r>
            <w:r w:rsidRPr="00261950">
              <w:rPr>
                <w:rFonts w:ascii="Arial" w:hAnsi="Arial"/>
                <w:sz w:val="24"/>
                <w:szCs w:val="24"/>
              </w:rPr>
              <w:t>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</w:t>
            </w:r>
            <w:r w:rsidR="00BB7482">
              <w:rPr>
                <w:rFonts w:ascii="Arial" w:hAnsi="Arial"/>
                <w:sz w:val="24"/>
                <w:szCs w:val="24"/>
              </w:rPr>
              <w:t>r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BB7482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</w:t>
            </w:r>
            <w:r w:rsidR="00BB7482">
              <w:rPr>
                <w:rFonts w:ascii="Arial" w:hAnsi="Arial"/>
                <w:sz w:val="24"/>
                <w:szCs w:val="24"/>
              </w:rPr>
              <w:t>r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BD173E" w:rsidRPr="00261950" w:rsidRDefault="00BD173E" w:rsidP="00106AA9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528" w:rsidRDefault="00D03528">
      <w:pPr>
        <w:spacing w:after="0"/>
      </w:pPr>
      <w:r>
        <w:separator/>
      </w:r>
    </w:p>
  </w:endnote>
  <w:endnote w:type="continuationSeparator" w:id="0">
    <w:p w:rsidR="00D03528" w:rsidRDefault="00D035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528" w:rsidRDefault="00D03528">
      <w:pPr>
        <w:spacing w:after="0"/>
      </w:pPr>
      <w:r>
        <w:separator/>
      </w:r>
    </w:p>
  </w:footnote>
  <w:footnote w:type="continuationSeparator" w:id="0">
    <w:p w:rsidR="00D03528" w:rsidRDefault="00D035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2018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trackRevision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06AA9"/>
    <w:rsid w:val="001D635A"/>
    <w:rsid w:val="00261950"/>
    <w:rsid w:val="002740E1"/>
    <w:rsid w:val="002E2C88"/>
    <w:rsid w:val="00367614"/>
    <w:rsid w:val="004A1D30"/>
    <w:rsid w:val="004E62AB"/>
    <w:rsid w:val="0050095D"/>
    <w:rsid w:val="0052673A"/>
    <w:rsid w:val="005A4F52"/>
    <w:rsid w:val="00651492"/>
    <w:rsid w:val="006843FA"/>
    <w:rsid w:val="006F3EAD"/>
    <w:rsid w:val="008D1056"/>
    <w:rsid w:val="0095437D"/>
    <w:rsid w:val="009722D7"/>
    <w:rsid w:val="00A25CFE"/>
    <w:rsid w:val="00A355E3"/>
    <w:rsid w:val="00AD74CA"/>
    <w:rsid w:val="00AF0AB1"/>
    <w:rsid w:val="00BB7482"/>
    <w:rsid w:val="00BD173E"/>
    <w:rsid w:val="00BD7D9E"/>
    <w:rsid w:val="00BE01B3"/>
    <w:rsid w:val="00C01644"/>
    <w:rsid w:val="00C378DB"/>
    <w:rsid w:val="00D03528"/>
    <w:rsid w:val="00D445DC"/>
    <w:rsid w:val="00DF2467"/>
    <w:rsid w:val="00E01C43"/>
    <w:rsid w:val="00F30216"/>
    <w:rsid w:val="00F32BFF"/>
    <w:rsid w:val="00FB65F9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60C443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BalloonText">
    <w:name w:val="Balloon Text"/>
    <w:basedOn w:val="Normal"/>
    <w:link w:val="BalloonTextChar"/>
    <w:uiPriority w:val="99"/>
    <w:semiHidden/>
    <w:unhideWhenUsed/>
    <w:rsid w:val="00BB74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4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02CF7-8EE6-47B0-960A-B77DCDAD4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3EFE85E6</Template>
  <TotalTime>0</TotalTime>
  <Pages>2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2020-08-17T15:46:00Z</dcterms:created>
  <dcterms:modified xsi:type="dcterms:W3CDTF">2020-08-17T15:47:00Z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